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2860C24B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7C15D9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7EADC1BB" w:rsidR="00F1480E" w:rsidRPr="000754EC" w:rsidRDefault="006F5DE2" w:rsidP="00343472">
            <w:pPr>
              <w:pStyle w:val="SIUNITCODE"/>
            </w:pPr>
            <w:r w:rsidRPr="006F5DE2">
              <w:t>ACM</w:t>
            </w:r>
            <w:r w:rsidR="00333B69">
              <w:t>AIM</w:t>
            </w:r>
            <w:r w:rsidR="00343472">
              <w:t>3</w:t>
            </w:r>
            <w:r w:rsidR="000C20DA">
              <w:t>05</w:t>
            </w:r>
          </w:p>
        </w:tc>
        <w:tc>
          <w:tcPr>
            <w:tcW w:w="3604" w:type="pct"/>
            <w:shd w:val="clear" w:color="auto" w:fill="auto"/>
          </w:tcPr>
          <w:p w14:paraId="3D6D7407" w14:textId="4D25A31E" w:rsidR="00F1480E" w:rsidRPr="000754EC" w:rsidRDefault="006F5DE2" w:rsidP="000C20DA">
            <w:pPr>
              <w:pStyle w:val="SIUnittitle"/>
            </w:pPr>
            <w:r w:rsidRPr="006F5DE2">
              <w:t xml:space="preserve">Carry out casualty and post-rescue </w:t>
            </w:r>
            <w:r w:rsidR="000C20DA">
              <w:t>management</w:t>
            </w:r>
            <w:r w:rsidR="000C20DA" w:rsidRPr="006F5DE2">
              <w:t xml:space="preserve"> </w:t>
            </w:r>
            <w:r w:rsidRPr="006F5DE2">
              <w:t>of animals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0C9E8C64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C76843">
              <w:rPr>
                <w:rFonts w:eastAsiaTheme="minorHAnsi"/>
              </w:rPr>
              <w:t xml:space="preserve">carry out </w:t>
            </w:r>
            <w:r w:rsidR="00895D11">
              <w:rPr>
                <w:rFonts w:eastAsiaTheme="minorHAnsi"/>
              </w:rPr>
              <w:t xml:space="preserve">an </w:t>
            </w:r>
            <w:r w:rsidR="00C76843">
              <w:rPr>
                <w:rFonts w:eastAsiaTheme="minorHAnsi"/>
              </w:rPr>
              <w:t xml:space="preserve">initial </w:t>
            </w:r>
            <w:r w:rsidR="00895D11">
              <w:rPr>
                <w:rFonts w:eastAsiaTheme="minorHAnsi"/>
              </w:rPr>
              <w:t xml:space="preserve">assessment, </w:t>
            </w:r>
            <w:r w:rsidR="008F7C99">
              <w:rPr>
                <w:rFonts w:eastAsiaTheme="minorHAnsi"/>
              </w:rPr>
              <w:t>care</w:t>
            </w:r>
            <w:r w:rsidR="00C76843">
              <w:rPr>
                <w:rFonts w:eastAsiaTheme="minorHAnsi"/>
              </w:rPr>
              <w:t xml:space="preserve"> </w:t>
            </w:r>
            <w:r w:rsidR="00895D11">
              <w:rPr>
                <w:rFonts w:eastAsiaTheme="minorHAnsi"/>
              </w:rPr>
              <w:t>for</w:t>
            </w:r>
            <w:r w:rsidR="00C76843">
              <w:rPr>
                <w:rFonts w:eastAsiaTheme="minorHAnsi"/>
              </w:rPr>
              <w:t xml:space="preserve"> animals </w:t>
            </w:r>
            <w:r w:rsidR="00C76843" w:rsidRPr="00C76843">
              <w:rPr>
                <w:rFonts w:eastAsiaTheme="minorHAnsi"/>
              </w:rPr>
              <w:t>at an incident scen</w:t>
            </w:r>
            <w:r w:rsidR="00C76843">
              <w:rPr>
                <w:rFonts w:eastAsiaTheme="minorHAnsi"/>
              </w:rPr>
              <w:t xml:space="preserve">e and assist </w:t>
            </w:r>
            <w:r w:rsidR="00895D11">
              <w:rPr>
                <w:rFonts w:eastAsiaTheme="minorHAnsi"/>
              </w:rPr>
              <w:t xml:space="preserve">a </w:t>
            </w:r>
            <w:r w:rsidR="00C76843">
              <w:rPr>
                <w:rFonts w:eastAsiaTheme="minorHAnsi"/>
              </w:rPr>
              <w:t>veterinarian during and after a</w:t>
            </w:r>
            <w:r w:rsidR="00804E4D">
              <w:rPr>
                <w:rFonts w:eastAsiaTheme="minorHAnsi"/>
              </w:rPr>
              <w:t>n</w:t>
            </w:r>
            <w:r w:rsidR="00C76843">
              <w:rPr>
                <w:rFonts w:eastAsiaTheme="minorHAnsi"/>
              </w:rPr>
              <w:t xml:space="preserve"> incident.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73D0DF05" w14:textId="6C95D704" w:rsidR="000A34CC" w:rsidRPr="000A34CC" w:rsidRDefault="004F4BC0" w:rsidP="000A34CC">
            <w:pPr>
              <w:pStyle w:val="SIText"/>
            </w:pPr>
            <w:r w:rsidRPr="004F4BC0">
              <w:t xml:space="preserve">The unit applies to individuals who </w:t>
            </w:r>
            <w:r w:rsidR="008D12BC">
              <w:t>have experience handling large animals and have a role in supporting veterinarians</w:t>
            </w:r>
            <w:r w:rsidR="00C76843">
              <w:t xml:space="preserve"> in an incident </w:t>
            </w:r>
            <w:r w:rsidR="00363717">
              <w:t xml:space="preserve">involving animals. Incidents may involve </w:t>
            </w:r>
            <w:r w:rsidR="00794756">
              <w:t>individual</w:t>
            </w:r>
            <w:r w:rsidR="00363717">
              <w:t xml:space="preserve"> animals or groups of animals and cover a range of incident types</w:t>
            </w:r>
            <w:r w:rsidR="00C76843">
              <w:t>.</w:t>
            </w:r>
            <w:r w:rsidR="000A34CC">
              <w:t xml:space="preserve"> </w:t>
            </w:r>
            <w:r w:rsidR="00281729">
              <w:t>Individuals</w:t>
            </w:r>
            <w:r w:rsidR="000A34CC" w:rsidRPr="000A34CC">
              <w:t xml:space="preserve"> have </w:t>
            </w:r>
            <w:r w:rsidR="00804E4D">
              <w:t>basic knowledge of</w:t>
            </w:r>
            <w:r w:rsidR="00895D11">
              <w:t xml:space="preserve"> animal first aid and</w:t>
            </w:r>
            <w:r w:rsidR="000A34CC" w:rsidRPr="000A34CC">
              <w:t xml:space="preserve"> animal incident management.</w:t>
            </w:r>
          </w:p>
          <w:p w14:paraId="00B4A729" w14:textId="77777777" w:rsidR="001E3E52" w:rsidRPr="001E3E52" w:rsidRDefault="001E3E52" w:rsidP="001E3E52">
            <w:pPr>
              <w:pStyle w:val="SIText"/>
            </w:pPr>
          </w:p>
          <w:p w14:paraId="44843CA4" w14:textId="77777777" w:rsidR="00281729" w:rsidRPr="00281729" w:rsidRDefault="00281729" w:rsidP="00281729">
            <w:r w:rsidRPr="00281729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2017312D" w14:textId="77777777" w:rsidR="00281729" w:rsidRPr="00281729" w:rsidRDefault="00281729" w:rsidP="00281729">
            <w:pPr>
              <w:pStyle w:val="SIText"/>
            </w:pPr>
          </w:p>
          <w:p w14:paraId="3A6B1ACA" w14:textId="5FB7E08F" w:rsidR="00373436" w:rsidRPr="000754EC" w:rsidRDefault="00281729" w:rsidP="00281729">
            <w:pPr>
              <w:pStyle w:val="SIText"/>
            </w:pPr>
            <w:r w:rsidRPr="00281729">
              <w:t>No licensing, legislative or certification requirements apply to this unit at the time of publication</w:t>
            </w:r>
            <w:r w:rsidR="004F4BC0" w:rsidRPr="004F4BC0">
              <w:t>.</w:t>
            </w: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4EEC9BF9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79AA6363" w:rsidR="00F1480E" w:rsidRPr="000754EC" w:rsidRDefault="0051042A" w:rsidP="00BE3142">
            <w:pPr>
              <w:pStyle w:val="SIText"/>
            </w:pPr>
            <w:r w:rsidRPr="0051042A">
              <w:t xml:space="preserve">Animal </w:t>
            </w:r>
            <w:r w:rsidR="00BE3142">
              <w:t>Incident Management (AIM)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C42DC0" w:rsidRPr="00963A46" w14:paraId="72170F62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6F723DA6" w14:textId="157569AE" w:rsidR="00C42DC0" w:rsidRDefault="008D12BC" w:rsidP="00AC550D">
            <w:r>
              <w:t xml:space="preserve">1. </w:t>
            </w:r>
            <w:r w:rsidR="00FC2D8F">
              <w:t xml:space="preserve">Carry out initial assessment </w:t>
            </w:r>
            <w:r w:rsidR="000A34CC">
              <w:t xml:space="preserve">and care </w:t>
            </w:r>
            <w:r w:rsidR="00FC2D8F">
              <w:t>of animal</w:t>
            </w:r>
            <w:r w:rsidR="00AC550D">
              <w:t>/s</w:t>
            </w:r>
          </w:p>
        </w:tc>
        <w:tc>
          <w:tcPr>
            <w:tcW w:w="3600" w:type="pct"/>
            <w:shd w:val="clear" w:color="auto" w:fill="auto"/>
          </w:tcPr>
          <w:p w14:paraId="79FD714C" w14:textId="44190BF4" w:rsidR="0096091E" w:rsidRDefault="008D12BC" w:rsidP="006F5DE2">
            <w:r>
              <w:t xml:space="preserve">1.1 </w:t>
            </w:r>
            <w:r w:rsidR="00FC2D8F">
              <w:t xml:space="preserve">Conduct visual assessment of </w:t>
            </w:r>
            <w:r w:rsidR="00FC5263" w:rsidRPr="00FC5263">
              <w:t>condition</w:t>
            </w:r>
            <w:r w:rsidR="00FC5263">
              <w:t xml:space="preserve"> and </w:t>
            </w:r>
            <w:r w:rsidR="00FC5263" w:rsidRPr="00FC5263">
              <w:t>behaviour</w:t>
            </w:r>
            <w:r w:rsidR="00AC550D">
              <w:t xml:space="preserve"> of </w:t>
            </w:r>
            <w:r w:rsidR="00AC550D" w:rsidRPr="00AC550D">
              <w:t>animal</w:t>
            </w:r>
            <w:r w:rsidR="00AC550D">
              <w:t>/s</w:t>
            </w:r>
            <w:r>
              <w:t xml:space="preserve"> on arrival at incident scene</w:t>
            </w:r>
          </w:p>
          <w:p w14:paraId="15AA53D3" w14:textId="5DBB9D50" w:rsidR="00FC5263" w:rsidRPr="00FC5263" w:rsidRDefault="008D12BC" w:rsidP="00FC5263">
            <w:r>
              <w:t xml:space="preserve">1.2 </w:t>
            </w:r>
            <w:r w:rsidR="008671FB">
              <w:t>Participate in team briefing</w:t>
            </w:r>
            <w:r w:rsidR="008671FB" w:rsidRPr="008671FB">
              <w:t xml:space="preserve"> </w:t>
            </w:r>
            <w:r w:rsidR="008671FB">
              <w:t>and p</w:t>
            </w:r>
            <w:r>
              <w:t>rovide information on the</w:t>
            </w:r>
            <w:r w:rsidR="00FC5263" w:rsidRPr="00FC5263">
              <w:t xml:space="preserve"> </w:t>
            </w:r>
            <w:r>
              <w:t>level</w:t>
            </w:r>
            <w:r w:rsidR="00FC5263" w:rsidRPr="00FC5263">
              <w:t xml:space="preserve"> </w:t>
            </w:r>
            <w:r>
              <w:t>of</w:t>
            </w:r>
            <w:r w:rsidR="00FC5263" w:rsidRPr="00FC5263">
              <w:t xml:space="preserve"> veterinary care and/or emergency response</w:t>
            </w:r>
            <w:r w:rsidR="00AC550D">
              <w:t xml:space="preserve"> </w:t>
            </w:r>
            <w:r>
              <w:t>support required to relevant personnel</w:t>
            </w:r>
          </w:p>
          <w:p w14:paraId="1D2408BB" w14:textId="7C21F62D" w:rsidR="008671FB" w:rsidRDefault="008671FB" w:rsidP="008671FB">
            <w:r>
              <w:t>1.3 Arrange screening and animal transport, if required, in consultation with the incident controller</w:t>
            </w:r>
          </w:p>
          <w:p w14:paraId="4C2B1DE9" w14:textId="018EDD35" w:rsidR="006F5DE2" w:rsidRDefault="008D12BC" w:rsidP="006F5DE2">
            <w:r>
              <w:t>1.</w:t>
            </w:r>
            <w:r w:rsidR="008671FB">
              <w:t xml:space="preserve">4 </w:t>
            </w:r>
            <w:r w:rsidR="00FC5263">
              <w:t>M</w:t>
            </w:r>
            <w:r w:rsidR="006F5DE2" w:rsidRPr="006F5DE2">
              <w:t>onitor health</w:t>
            </w:r>
            <w:r w:rsidR="00FC5263">
              <w:t xml:space="preserve"> and </w:t>
            </w:r>
            <w:r w:rsidR="006F5DE2" w:rsidRPr="006F5DE2">
              <w:t>vital signs of animal</w:t>
            </w:r>
            <w:r w:rsidR="008671FB">
              <w:t>/</w:t>
            </w:r>
            <w:r w:rsidR="006F5DE2" w:rsidRPr="006F5DE2">
              <w:t>s</w:t>
            </w:r>
            <w:r w:rsidR="00FC5263">
              <w:t>,</w:t>
            </w:r>
            <w:r w:rsidR="0096091E">
              <w:t xml:space="preserve"> </w:t>
            </w:r>
            <w:r w:rsidR="0096091E" w:rsidRPr="0096091E">
              <w:t xml:space="preserve">using safe handling techniques </w:t>
            </w:r>
            <w:r w:rsidR="0096091E">
              <w:t>and safe zones</w:t>
            </w:r>
            <w:r w:rsidR="00FC5263">
              <w:t>,</w:t>
            </w:r>
            <w:r w:rsidR="0096091E">
              <w:t xml:space="preserve"> </w:t>
            </w:r>
            <w:r w:rsidR="0096091E" w:rsidRPr="0096091E">
              <w:t xml:space="preserve">for protection of self, others and </w:t>
            </w:r>
            <w:r w:rsidR="0096091E">
              <w:t>other animal</w:t>
            </w:r>
            <w:r w:rsidR="008671FB">
              <w:t>/</w:t>
            </w:r>
            <w:r w:rsidR="0096091E">
              <w:t>s</w:t>
            </w:r>
          </w:p>
          <w:p w14:paraId="0CB40B02" w14:textId="37EFA0D2" w:rsidR="00FC5263" w:rsidRDefault="008671FB" w:rsidP="008461ED">
            <w:r>
              <w:t>1.5</w:t>
            </w:r>
            <w:r w:rsidR="00363717">
              <w:t xml:space="preserve"> </w:t>
            </w:r>
            <w:r w:rsidR="008D12BC">
              <w:t xml:space="preserve">Provide </w:t>
            </w:r>
            <w:r w:rsidR="008D12BC" w:rsidRPr="008D12BC">
              <w:t xml:space="preserve">animal </w:t>
            </w:r>
            <w:r w:rsidR="008D12BC">
              <w:t xml:space="preserve">care, including </w:t>
            </w:r>
            <w:r w:rsidR="00A863A5">
              <w:t xml:space="preserve">natural sedation </w:t>
            </w:r>
            <w:r w:rsidR="008D12BC">
              <w:t xml:space="preserve">techniques to </w:t>
            </w:r>
            <w:r w:rsidR="008D12BC" w:rsidRPr="008D12BC">
              <w:t xml:space="preserve">reduce </w:t>
            </w:r>
            <w:r w:rsidR="00BF53AD">
              <w:t>stress</w:t>
            </w:r>
            <w:r w:rsidR="00BF53AD" w:rsidRPr="008D12BC">
              <w:t xml:space="preserve"> </w:t>
            </w:r>
            <w:r w:rsidR="008D12BC" w:rsidRPr="008D12BC">
              <w:t>or stimulation</w:t>
            </w:r>
            <w:r w:rsidR="008D12BC">
              <w:t>,</w:t>
            </w:r>
            <w:r w:rsidR="008D12BC" w:rsidRPr="008D12BC">
              <w:t xml:space="preserve"> </w:t>
            </w:r>
            <w:r w:rsidR="00FC5263">
              <w:t xml:space="preserve">until veterinary </w:t>
            </w:r>
            <w:r w:rsidR="00FC5263" w:rsidRPr="00FC5263">
              <w:t xml:space="preserve">support </w:t>
            </w:r>
            <w:r w:rsidR="00FC5263">
              <w:t>arrives</w:t>
            </w:r>
          </w:p>
        </w:tc>
      </w:tr>
      <w:tr w:rsidR="00586979" w:rsidRPr="00963A46" w14:paraId="4FA92357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4A703228" w14:textId="5463F222" w:rsidR="00586979" w:rsidRPr="00586979" w:rsidRDefault="008D12BC" w:rsidP="00586979">
            <w:r>
              <w:t xml:space="preserve">2. </w:t>
            </w:r>
            <w:r w:rsidR="00586979" w:rsidRPr="00586979">
              <w:t>Assist veterinarian with care of large animal</w:t>
            </w:r>
            <w:r w:rsidR="000A34CC">
              <w:t>/s</w:t>
            </w:r>
          </w:p>
        </w:tc>
        <w:tc>
          <w:tcPr>
            <w:tcW w:w="3600" w:type="pct"/>
            <w:shd w:val="clear" w:color="auto" w:fill="auto"/>
          </w:tcPr>
          <w:p w14:paraId="193A93DC" w14:textId="1F60636D" w:rsidR="00586979" w:rsidRPr="00586979" w:rsidRDefault="00190B65" w:rsidP="00586979">
            <w:r>
              <w:t xml:space="preserve">2.1 </w:t>
            </w:r>
            <w:r w:rsidR="00586979" w:rsidRPr="00586979">
              <w:t xml:space="preserve">Organise </w:t>
            </w:r>
            <w:r w:rsidR="00AC550D">
              <w:t xml:space="preserve">physical </w:t>
            </w:r>
            <w:r w:rsidR="00586979" w:rsidRPr="00586979">
              <w:t>con</w:t>
            </w:r>
            <w:r w:rsidR="00FC5263">
              <w:t xml:space="preserve">tainment or restraint of animal/s for veterinarian to </w:t>
            </w:r>
            <w:r w:rsidR="00C76843">
              <w:t>triage</w:t>
            </w:r>
            <w:r w:rsidR="00AC550D">
              <w:t xml:space="preserve"> and</w:t>
            </w:r>
            <w:r w:rsidR="00FC5263">
              <w:t xml:space="preserve"> stabilise </w:t>
            </w:r>
            <w:r w:rsidR="00AC550D">
              <w:t>the animal/s</w:t>
            </w:r>
            <w:r w:rsidR="00FC5263">
              <w:t xml:space="preserve"> </w:t>
            </w:r>
          </w:p>
          <w:p w14:paraId="2B8AF3C2" w14:textId="5C209AA2" w:rsidR="0030384C" w:rsidRDefault="00190B65" w:rsidP="0030384C">
            <w:r>
              <w:t xml:space="preserve">2.2 </w:t>
            </w:r>
            <w:r w:rsidR="00AC550D">
              <w:t xml:space="preserve">Assist the veterinarian with </w:t>
            </w:r>
            <w:r w:rsidR="0030384C">
              <w:t xml:space="preserve">organisation of </w:t>
            </w:r>
            <w:r w:rsidR="00895D11">
              <w:t xml:space="preserve">personal protective equipment, </w:t>
            </w:r>
            <w:r w:rsidR="00AC550D">
              <w:t>medical supplies</w:t>
            </w:r>
            <w:r w:rsidR="0030384C">
              <w:t xml:space="preserve"> </w:t>
            </w:r>
            <w:r w:rsidR="00895D11">
              <w:t xml:space="preserve">and </w:t>
            </w:r>
            <w:r w:rsidR="00895D11" w:rsidRPr="00895D11">
              <w:t>equipment,</w:t>
            </w:r>
            <w:r w:rsidR="00895D11">
              <w:t xml:space="preserve"> </w:t>
            </w:r>
            <w:r w:rsidR="00C76843">
              <w:t>and communicating biosecurity risks and requirements to others</w:t>
            </w:r>
          </w:p>
          <w:p w14:paraId="5AC50AC5" w14:textId="510503A8" w:rsidR="008671FB" w:rsidRDefault="00190B65" w:rsidP="0030384C">
            <w:r>
              <w:t xml:space="preserve">2.3 </w:t>
            </w:r>
            <w:r w:rsidR="008671FB">
              <w:t>Support identification of animal/s record keeping</w:t>
            </w:r>
          </w:p>
          <w:p w14:paraId="5C826BB8" w14:textId="6ACFE3CB" w:rsidR="00C76843" w:rsidRDefault="008671FB" w:rsidP="0030384C">
            <w:r>
              <w:t xml:space="preserve">2.4 </w:t>
            </w:r>
            <w:r w:rsidR="00C76843">
              <w:t xml:space="preserve">Support veterinarian with triage </w:t>
            </w:r>
            <w:r w:rsidR="00190B65">
              <w:t xml:space="preserve">and treatment </w:t>
            </w:r>
            <w:r w:rsidR="00C76843">
              <w:t>of animal/s at the incident scene</w:t>
            </w:r>
          </w:p>
          <w:p w14:paraId="4D40F2A3" w14:textId="40D736FB" w:rsidR="00586979" w:rsidRPr="00586979" w:rsidRDefault="00190B65" w:rsidP="00343472">
            <w:r>
              <w:t>2.</w:t>
            </w:r>
            <w:r w:rsidR="008671FB">
              <w:t>5</w:t>
            </w:r>
            <w:r>
              <w:t xml:space="preserve"> </w:t>
            </w:r>
            <w:r w:rsidR="00343472">
              <w:t>Discuss chemical restraints with veterinarian and a</w:t>
            </w:r>
            <w:r w:rsidR="0030384C">
              <w:t>ssist with the physical restraint of animal</w:t>
            </w:r>
            <w:r w:rsidR="0009475D">
              <w:t>/</w:t>
            </w:r>
            <w:r w:rsidR="0030384C">
              <w:t xml:space="preserve">s according to </w:t>
            </w:r>
            <w:r w:rsidR="0030384C" w:rsidRPr="0030384C">
              <w:t xml:space="preserve">veterinarian </w:t>
            </w:r>
            <w:r w:rsidR="0030384C">
              <w:t>instructions</w:t>
            </w:r>
          </w:p>
        </w:tc>
      </w:tr>
      <w:tr w:rsidR="00586979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0D256B5C" w:rsidR="00586979" w:rsidRPr="00586979" w:rsidRDefault="008D12BC" w:rsidP="00190B65">
            <w:r>
              <w:t xml:space="preserve">3. </w:t>
            </w:r>
            <w:r w:rsidR="00586979">
              <w:t>Carry out post</w:t>
            </w:r>
            <w:r w:rsidR="00190B65">
              <w:t>-</w:t>
            </w:r>
            <w:r w:rsidR="00586979">
              <w:t>rescue care</w:t>
            </w:r>
          </w:p>
        </w:tc>
        <w:tc>
          <w:tcPr>
            <w:tcW w:w="3600" w:type="pct"/>
            <w:shd w:val="clear" w:color="auto" w:fill="auto"/>
          </w:tcPr>
          <w:p w14:paraId="4178D01D" w14:textId="1B651CE5" w:rsidR="0030384C" w:rsidRPr="0030384C" w:rsidRDefault="00190B65" w:rsidP="0030384C">
            <w:r>
              <w:t xml:space="preserve">3.1 </w:t>
            </w:r>
            <w:r w:rsidR="0030384C" w:rsidRPr="0030384C">
              <w:t>Provide post-rescue care of animal</w:t>
            </w:r>
            <w:r w:rsidR="0009475D">
              <w:t>/</w:t>
            </w:r>
            <w:r w:rsidR="0030384C" w:rsidRPr="0030384C">
              <w:t>s, including assisting with moving animal/s to a safe location</w:t>
            </w:r>
            <w:r w:rsidR="00C76843">
              <w:t xml:space="preserve"> or veterinary clinic for further treatment</w:t>
            </w:r>
          </w:p>
          <w:p w14:paraId="6D11E372" w14:textId="11122B47" w:rsidR="0030384C" w:rsidRDefault="00190B65" w:rsidP="00586979">
            <w:r>
              <w:t xml:space="preserve">3.2 </w:t>
            </w:r>
            <w:r w:rsidR="0030384C" w:rsidRPr="0030384C">
              <w:t xml:space="preserve">Assist with the </w:t>
            </w:r>
            <w:r w:rsidR="0030384C">
              <w:t>recovery of animal</w:t>
            </w:r>
            <w:r w:rsidR="0009475D">
              <w:t>/</w:t>
            </w:r>
            <w:r w:rsidR="0030384C">
              <w:t>s following sedation or anaesthesia</w:t>
            </w:r>
            <w:r w:rsidR="0030384C" w:rsidRPr="0030384C">
              <w:t xml:space="preserve"> according to veterinarian instructions</w:t>
            </w:r>
          </w:p>
          <w:p w14:paraId="0518FEDA" w14:textId="104E867B" w:rsidR="00586979" w:rsidRPr="00586979" w:rsidRDefault="00190B65" w:rsidP="00586979">
            <w:r>
              <w:t xml:space="preserve">3.3 </w:t>
            </w:r>
            <w:r w:rsidR="00586979" w:rsidRPr="00586979">
              <w:t xml:space="preserve">Assist veterinarian </w:t>
            </w:r>
            <w:r w:rsidR="00794756">
              <w:t>during</w:t>
            </w:r>
            <w:r w:rsidR="00794756" w:rsidRPr="00586979">
              <w:t xml:space="preserve"> </w:t>
            </w:r>
            <w:r w:rsidR="00586979" w:rsidRPr="00586979">
              <w:t>euthanas</w:t>
            </w:r>
            <w:r w:rsidR="00794756">
              <w:t>ia of</w:t>
            </w:r>
            <w:r w:rsidR="0030384C">
              <w:t xml:space="preserve"> animal/s</w:t>
            </w:r>
            <w:r w:rsidR="008D12BC">
              <w:t>, if required</w:t>
            </w:r>
          </w:p>
          <w:p w14:paraId="2AF5A62C" w14:textId="0112EB1C" w:rsidR="00586979" w:rsidRPr="00586979" w:rsidRDefault="00190B65" w:rsidP="00586979">
            <w:r>
              <w:t xml:space="preserve">3.4 </w:t>
            </w:r>
            <w:r w:rsidR="00586979" w:rsidRPr="00586979">
              <w:t xml:space="preserve">Organise </w:t>
            </w:r>
            <w:r w:rsidR="008D12BC">
              <w:t xml:space="preserve">removal and handle </w:t>
            </w:r>
            <w:r w:rsidR="00586979" w:rsidRPr="00586979">
              <w:t>deceased animal</w:t>
            </w:r>
            <w:r w:rsidR="0009475D">
              <w:t>/</w:t>
            </w:r>
            <w:r w:rsidR="00586979" w:rsidRPr="00586979">
              <w:t xml:space="preserve">s </w:t>
            </w:r>
            <w:r w:rsidR="008D12BC">
              <w:t>with dignity</w:t>
            </w:r>
          </w:p>
          <w:p w14:paraId="28B63740" w14:textId="6D5A28D3" w:rsidR="00586979" w:rsidRPr="00586979" w:rsidRDefault="00190B65" w:rsidP="00573FDA">
            <w:r>
              <w:t xml:space="preserve">3.5 </w:t>
            </w:r>
            <w:r w:rsidR="00573FDA">
              <w:t>Contribute to team debrief and c</w:t>
            </w:r>
            <w:r w:rsidR="008D12BC">
              <w:t>omplete records according to workplace requirements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0A34CC" w:rsidRPr="00336FCA" w:rsidDel="00423CB2" w14:paraId="29CAF20F" w14:textId="77777777" w:rsidTr="008E14D2">
        <w:tc>
          <w:tcPr>
            <w:tcW w:w="1400" w:type="pct"/>
          </w:tcPr>
          <w:p w14:paraId="4A2D68F3" w14:textId="4BF31E79" w:rsidR="000A34CC" w:rsidRPr="000A34CC" w:rsidRDefault="000A34CC" w:rsidP="000A34CC">
            <w:pPr>
              <w:pStyle w:val="SIText"/>
            </w:pPr>
            <w:r w:rsidRPr="000A34CC">
              <w:t>Oral communication</w:t>
            </w:r>
          </w:p>
        </w:tc>
        <w:tc>
          <w:tcPr>
            <w:tcW w:w="3600" w:type="pct"/>
          </w:tcPr>
          <w:p w14:paraId="7826FD64" w14:textId="77777777" w:rsidR="00573FDA" w:rsidRDefault="00573FDA" w:rsidP="000A34CC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Provide clear and concise information in a timely manner using accurate terminology</w:t>
            </w:r>
          </w:p>
          <w:p w14:paraId="4B201B7A" w14:textId="2805659B" w:rsidR="00573FDA" w:rsidRPr="000A34CC" w:rsidRDefault="000A34CC" w:rsidP="00447DBD">
            <w:pPr>
              <w:pStyle w:val="SIBulletList1"/>
              <w:rPr>
                <w:rFonts w:eastAsia="Calibri"/>
              </w:rPr>
            </w:pPr>
            <w:r w:rsidRPr="000A34CC">
              <w:rPr>
                <w:rFonts w:eastAsia="Calibri"/>
              </w:rPr>
              <w:t xml:space="preserve">Listen </w:t>
            </w:r>
            <w:r w:rsidR="00573FDA">
              <w:rPr>
                <w:rFonts w:eastAsia="Calibri"/>
              </w:rPr>
              <w:t>carefully to instructions</w:t>
            </w:r>
            <w:r w:rsidRPr="000A34CC">
              <w:rPr>
                <w:rFonts w:eastAsia="Calibri"/>
              </w:rPr>
              <w:t xml:space="preserve"> and ask questions </w:t>
            </w:r>
            <w:r w:rsidR="00447DBD">
              <w:rPr>
                <w:rFonts w:eastAsia="Calibri"/>
              </w:rPr>
              <w:t xml:space="preserve">to </w:t>
            </w:r>
            <w:r w:rsidR="00447DBD" w:rsidRPr="00447DBD">
              <w:rPr>
                <w:rFonts w:eastAsia="Calibri"/>
              </w:rPr>
              <w:t>clarify</w:t>
            </w:r>
            <w:r w:rsidR="00447DBD">
              <w:rPr>
                <w:rFonts w:eastAsia="Calibri"/>
              </w:rPr>
              <w:t xml:space="preserve"> and confirm requirements</w:t>
            </w:r>
          </w:p>
        </w:tc>
      </w:tr>
      <w:tr w:rsidR="00895D11" w:rsidRPr="00336FCA" w:rsidDel="00423CB2" w14:paraId="6DE77AA6" w14:textId="77777777" w:rsidTr="00343472">
        <w:tc>
          <w:tcPr>
            <w:tcW w:w="1400" w:type="pct"/>
          </w:tcPr>
          <w:p w14:paraId="372493FE" w14:textId="77777777" w:rsidR="00895D11" w:rsidRPr="00895D11" w:rsidRDefault="00895D11" w:rsidP="00895D11">
            <w:pPr>
              <w:pStyle w:val="SIText"/>
            </w:pPr>
            <w:r w:rsidRPr="00895D11">
              <w:t>Interact with others</w:t>
            </w:r>
          </w:p>
        </w:tc>
        <w:tc>
          <w:tcPr>
            <w:tcW w:w="3600" w:type="pct"/>
          </w:tcPr>
          <w:p w14:paraId="01C49728" w14:textId="48D77D3C" w:rsidR="00895D11" w:rsidRPr="00895D11" w:rsidRDefault="00895D11" w:rsidP="00895D11">
            <w:pPr>
              <w:pStyle w:val="SIBulletList1"/>
              <w:rPr>
                <w:rFonts w:eastAsia="Calibri"/>
              </w:rPr>
            </w:pPr>
            <w:r w:rsidRPr="00895D11">
              <w:t xml:space="preserve">Work as an effective member of a team as well as independently </w:t>
            </w:r>
          </w:p>
        </w:tc>
      </w:tr>
      <w:tr w:rsidR="000A34CC" w:rsidRPr="00336FCA" w:rsidDel="00423CB2" w14:paraId="108D0B8F" w14:textId="77777777" w:rsidTr="008E14D2">
        <w:tc>
          <w:tcPr>
            <w:tcW w:w="1400" w:type="pct"/>
          </w:tcPr>
          <w:p w14:paraId="0A520ECE" w14:textId="0AD3ED54" w:rsidR="000A34CC" w:rsidRPr="000A34CC" w:rsidRDefault="000A34CC" w:rsidP="000A34CC">
            <w:pPr>
              <w:pStyle w:val="SIText"/>
            </w:pPr>
            <w:r w:rsidRPr="000A34CC">
              <w:t>Navigate the world of work</w:t>
            </w:r>
          </w:p>
        </w:tc>
        <w:tc>
          <w:tcPr>
            <w:tcW w:w="3600" w:type="pct"/>
          </w:tcPr>
          <w:p w14:paraId="090E9C40" w14:textId="02F8CE83" w:rsidR="000A34CC" w:rsidRPr="00895D11" w:rsidRDefault="00895D11" w:rsidP="00895D11">
            <w:pPr>
              <w:pStyle w:val="SIBulletList1"/>
              <w:rPr>
                <w:rFonts w:eastAsia="Calibri"/>
              </w:rPr>
            </w:pPr>
            <w:r w:rsidRPr="00895D11">
              <w:rPr>
                <w:rStyle w:val="SITemporaryText"/>
                <w:color w:val="auto"/>
                <w:sz w:val="20"/>
              </w:rPr>
              <w:t>Recognise the purpose, main tasks, responsibilities and boundaries of own role</w:t>
            </w:r>
          </w:p>
        </w:tc>
      </w:tr>
      <w:tr w:rsidR="000A34CC" w:rsidRPr="00336FCA" w:rsidDel="00423CB2" w14:paraId="5FDBE71A" w14:textId="77777777" w:rsidTr="008E14D2">
        <w:tc>
          <w:tcPr>
            <w:tcW w:w="1400" w:type="pct"/>
          </w:tcPr>
          <w:p w14:paraId="4734C899" w14:textId="28983B71" w:rsidR="000A34CC" w:rsidRPr="000A34CC" w:rsidRDefault="000A34CC" w:rsidP="000A34CC">
            <w:pPr>
              <w:pStyle w:val="SIText"/>
            </w:pPr>
            <w:r w:rsidRPr="000A34CC">
              <w:t>Get the work done</w:t>
            </w:r>
          </w:p>
        </w:tc>
        <w:tc>
          <w:tcPr>
            <w:tcW w:w="3600" w:type="pct"/>
          </w:tcPr>
          <w:p w14:paraId="7148E0DB" w14:textId="5C5DF639" w:rsidR="00895D11" w:rsidRPr="00895D11" w:rsidRDefault="00895D11" w:rsidP="00895D11">
            <w:pPr>
              <w:pStyle w:val="SIBulletList1"/>
              <w:rPr>
                <w:rFonts w:eastAsia="Calibri"/>
              </w:rPr>
            </w:pPr>
            <w:r w:rsidRPr="00895D11">
              <w:rPr>
                <w:rFonts w:eastAsia="Calibri"/>
              </w:rPr>
              <w:t xml:space="preserve">Plan, organise and prioritise tasks </w:t>
            </w:r>
            <w:r>
              <w:rPr>
                <w:rFonts w:eastAsia="Calibri"/>
              </w:rPr>
              <w:t>for carrying out casualty and post-rescue management of animals</w:t>
            </w:r>
            <w:r w:rsidRPr="00895D11">
              <w:rPr>
                <w:rFonts w:eastAsia="Calibri"/>
              </w:rPr>
              <w:t xml:space="preserve"> </w:t>
            </w:r>
          </w:p>
          <w:p w14:paraId="4F0076D7" w14:textId="3DB78828" w:rsidR="00895D11" w:rsidRPr="000A34CC" w:rsidRDefault="00895D11" w:rsidP="00895D11">
            <w:pPr>
              <w:pStyle w:val="SIBulletList1"/>
              <w:rPr>
                <w:rFonts w:eastAsia="Calibri"/>
              </w:rPr>
            </w:pPr>
            <w:r w:rsidRPr="00895D11">
              <w:rPr>
                <w:rFonts w:eastAsia="Calibri"/>
              </w:rPr>
              <w:t xml:space="preserve">Anticipate animal behavioural responses </w:t>
            </w:r>
            <w:r>
              <w:rPr>
                <w:rFonts w:eastAsia="Calibri"/>
              </w:rPr>
              <w:t>and u</w:t>
            </w:r>
            <w:r w:rsidRPr="00895D11">
              <w:t>se problem</w:t>
            </w:r>
            <w:r w:rsidR="00281729">
              <w:t>-</w:t>
            </w:r>
            <w:r w:rsidRPr="00895D11">
              <w:t xml:space="preserve">solving </w:t>
            </w:r>
            <w:r>
              <w:t>approaches</w:t>
            </w:r>
            <w:r w:rsidRPr="00895D11">
              <w:t xml:space="preserve"> to accommodate contingencies 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23206301" w:rsidR="004F4BC0" w:rsidRPr="004F4BC0" w:rsidRDefault="006F5DE2" w:rsidP="000C20DA">
            <w:pPr>
              <w:pStyle w:val="SIText"/>
            </w:pPr>
            <w:r w:rsidRPr="006F5DE2">
              <w:t>ACM</w:t>
            </w:r>
            <w:r w:rsidR="000A34CC">
              <w:t>AIM</w:t>
            </w:r>
            <w:r w:rsidR="000C20DA">
              <w:t>305</w:t>
            </w:r>
            <w:r w:rsidRPr="006F5DE2">
              <w:t xml:space="preserve"> Carry out casualty and post-rescue management of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07BFE5DB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AD1667F" w14:textId="1164EC23" w:rsidR="00F1480E" w:rsidRPr="000754EC" w:rsidRDefault="00281729" w:rsidP="00B66E5C">
            <w:pPr>
              <w:pStyle w:val="SIText"/>
            </w:pPr>
            <w:r w:rsidRPr="00281729">
              <w:t xml:space="preserve">Companion Volumes, including Implementation Guides, are available at </w:t>
            </w:r>
            <w:proofErr w:type="spellStart"/>
            <w:r w:rsidRPr="00281729">
              <w:t>VETNet</w:t>
            </w:r>
            <w:proofErr w:type="spellEnd"/>
            <w:r w:rsidRPr="00281729">
              <w:t xml:space="preserve">: </w:t>
            </w:r>
            <w:hyperlink r:id="rId11" w:history="1">
              <w:r w:rsidRPr="00281729">
                <w:t>https://vetnet.education.gov.au/Pages/TrainingDocs.aspx?q=b75f4b23-54c9-4cc9-a5db-d3502d154103</w:t>
              </w:r>
            </w:hyperlink>
          </w:p>
        </w:tc>
      </w:tr>
    </w:tbl>
    <w:p w14:paraId="7924A870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F8BE5FC" w14:textId="77777777" w:rsidTr="00600B57">
        <w:trPr>
          <w:tblHeader/>
        </w:trPr>
        <w:tc>
          <w:tcPr>
            <w:tcW w:w="1478" w:type="pct"/>
            <w:shd w:val="clear" w:color="auto" w:fill="auto"/>
          </w:tcPr>
          <w:p w14:paraId="0E5EC86D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55FC786B" w:rsidR="00556C4C" w:rsidRPr="000754EC" w:rsidRDefault="00556C4C" w:rsidP="00333B69">
            <w:pPr>
              <w:pStyle w:val="SIUnittitle"/>
            </w:pPr>
            <w:r w:rsidRPr="00F56827">
              <w:t xml:space="preserve">Assessment requirements for </w:t>
            </w:r>
            <w:r w:rsidR="006F5DE2" w:rsidRPr="006F5DE2">
              <w:t>ACM</w:t>
            </w:r>
            <w:r w:rsidR="00333B69">
              <w:t>AIM</w:t>
            </w:r>
            <w:r w:rsidR="00281729">
              <w:t>305</w:t>
            </w:r>
            <w:r w:rsidR="006F5DE2" w:rsidRPr="006F5DE2">
              <w:t xml:space="preserve"> Carry out casualty and post-rescue management of animals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2"/>
            <w:shd w:val="clear" w:color="auto" w:fill="auto"/>
          </w:tcPr>
          <w:p w14:paraId="43A0EE65" w14:textId="09C66509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520A8B96" w14:textId="438695B2" w:rsidR="00C2661F" w:rsidRPr="00C2661F" w:rsidRDefault="00C2661F" w:rsidP="00C2661F">
            <w:pPr>
              <w:pStyle w:val="SIBulletList1"/>
            </w:pPr>
            <w:r>
              <w:t>provided a brief report on</w:t>
            </w:r>
            <w:r w:rsidRPr="00C2661F">
              <w:t xml:space="preserve"> </w:t>
            </w:r>
            <w:r>
              <w:t xml:space="preserve">an </w:t>
            </w:r>
            <w:r w:rsidRPr="00C2661F">
              <w:t>initial assessment</w:t>
            </w:r>
            <w:r>
              <w:t xml:space="preserve"> and</w:t>
            </w:r>
            <w:r w:rsidRPr="00C2661F">
              <w:t xml:space="preserve"> care</w:t>
            </w:r>
            <w:r>
              <w:t xml:space="preserve"> required for </w:t>
            </w:r>
            <w:r w:rsidR="00804E4D">
              <w:t xml:space="preserve">two </w:t>
            </w:r>
            <w:r w:rsidRPr="00C2661F">
              <w:t>animals</w:t>
            </w:r>
            <w:r>
              <w:t xml:space="preserve"> </w:t>
            </w:r>
            <w:r w:rsidR="00804E4D">
              <w:t xml:space="preserve">of different species </w:t>
            </w:r>
            <w:r>
              <w:t xml:space="preserve">in </w:t>
            </w:r>
            <w:r w:rsidR="00804E4D">
              <w:t>different</w:t>
            </w:r>
            <w:r>
              <w:t xml:space="preserve"> incident</w:t>
            </w:r>
            <w:r w:rsidR="00804E4D">
              <w:t>s</w:t>
            </w:r>
            <w:r>
              <w:t xml:space="preserve"> </w:t>
            </w:r>
          </w:p>
          <w:p w14:paraId="5B19D73E" w14:textId="51A48B1E" w:rsidR="00C2661F" w:rsidRPr="000754EC" w:rsidRDefault="00804E4D" w:rsidP="009F573B">
            <w:pPr>
              <w:pStyle w:val="SIBulletList1"/>
            </w:pPr>
            <w:r w:rsidRPr="009F1348">
              <w:rPr>
                <w:rFonts w:eastAsiaTheme="minorHAnsi"/>
              </w:rPr>
              <w:t>provided animal care support</w:t>
            </w:r>
            <w:r w:rsidR="00A863A5" w:rsidRPr="009F1348">
              <w:rPr>
                <w:rFonts w:eastAsiaTheme="minorHAnsi"/>
              </w:rPr>
              <w:t xml:space="preserve"> and</w:t>
            </w:r>
            <w:r w:rsidRPr="009F1348">
              <w:rPr>
                <w:rFonts w:eastAsiaTheme="minorHAnsi"/>
              </w:rPr>
              <w:t xml:space="preserve"> assistance in</w:t>
            </w:r>
            <w:r w:rsidR="00C2661F" w:rsidRPr="009F1348">
              <w:rPr>
                <w:rFonts w:eastAsiaTheme="minorHAnsi"/>
              </w:rPr>
              <w:t xml:space="preserve"> two </w:t>
            </w:r>
            <w:r w:rsidR="00C2661F" w:rsidRPr="007C15D9">
              <w:rPr>
                <w:rFonts w:eastAsiaTheme="minorHAnsi"/>
              </w:rPr>
              <w:t>animal incident scenarios</w:t>
            </w:r>
            <w:r w:rsidR="00281729">
              <w:rPr>
                <w:rFonts w:eastAsiaTheme="minorHAnsi"/>
              </w:rPr>
              <w:t>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00CD55B4" w14:textId="1082A808" w:rsidR="004F4BC0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65D9BD27" w14:textId="52EA45DB" w:rsidR="00380DEC" w:rsidRPr="00380DEC" w:rsidRDefault="00BF0DC2" w:rsidP="00BF0DC2">
            <w:pPr>
              <w:pStyle w:val="SIBulletList1"/>
            </w:pPr>
            <w:r>
              <w:t>v</w:t>
            </w:r>
            <w:r w:rsidR="00380DEC" w:rsidRPr="00380DEC">
              <w:t>isual assessment</w:t>
            </w:r>
            <w:r w:rsidR="00804E4D">
              <w:t xml:space="preserve"> and signs of animal condition and behaviour</w:t>
            </w:r>
            <w:r w:rsidR="00380DEC" w:rsidRPr="00380DEC">
              <w:t>, including:</w:t>
            </w:r>
          </w:p>
          <w:p w14:paraId="6D3A67E4" w14:textId="6B20D32F" w:rsidR="00380DEC" w:rsidRPr="00380DEC" w:rsidRDefault="00380DEC" w:rsidP="00BF0DC2">
            <w:pPr>
              <w:pStyle w:val="SIBulletList2"/>
            </w:pPr>
            <w:r w:rsidRPr="00380DEC">
              <w:t xml:space="preserve">level of </w:t>
            </w:r>
            <w:r w:rsidR="00AE0923" w:rsidRPr="00AE0923">
              <w:t>exhaustion</w:t>
            </w:r>
            <w:r w:rsidR="00AE0923">
              <w:t>,</w:t>
            </w:r>
            <w:r w:rsidR="00AE0923" w:rsidRPr="00AE0923">
              <w:t xml:space="preserve"> </w:t>
            </w:r>
            <w:r w:rsidRPr="00380DEC">
              <w:t>consciousness</w:t>
            </w:r>
            <w:r w:rsidR="00AE0923">
              <w:t xml:space="preserve"> </w:t>
            </w:r>
          </w:p>
          <w:p w14:paraId="74B09727" w14:textId="77777777" w:rsidR="00380DEC" w:rsidRDefault="00380DEC" w:rsidP="00BF0DC2">
            <w:pPr>
              <w:pStyle w:val="SIBulletList2"/>
            </w:pPr>
            <w:r w:rsidRPr="00380DEC">
              <w:t>external bleeding</w:t>
            </w:r>
          </w:p>
          <w:p w14:paraId="162DED13" w14:textId="7AECA0BB" w:rsidR="007B19A7" w:rsidRPr="00380DEC" w:rsidRDefault="007B19A7" w:rsidP="00BF0DC2">
            <w:pPr>
              <w:pStyle w:val="SIBulletList2"/>
            </w:pPr>
            <w:r>
              <w:t>wounds</w:t>
            </w:r>
          </w:p>
          <w:p w14:paraId="35A3A0CA" w14:textId="4E2AF396" w:rsidR="00380DEC" w:rsidRDefault="00380DEC" w:rsidP="00BF0DC2">
            <w:pPr>
              <w:pStyle w:val="SIBulletList2"/>
            </w:pPr>
            <w:r w:rsidRPr="00380DEC">
              <w:t>swelling</w:t>
            </w:r>
            <w:r w:rsidR="007B19A7">
              <w:t xml:space="preserve"> or inflammation</w:t>
            </w:r>
          </w:p>
          <w:p w14:paraId="0E8B4E42" w14:textId="114600F0" w:rsidR="007B19A7" w:rsidRPr="00380DEC" w:rsidRDefault="007B19A7" w:rsidP="00BF0DC2">
            <w:pPr>
              <w:pStyle w:val="SIBulletList2"/>
            </w:pPr>
            <w:r>
              <w:t>potential fractures</w:t>
            </w:r>
          </w:p>
          <w:p w14:paraId="6300A4F2" w14:textId="7E90FF14" w:rsidR="00380DEC" w:rsidRPr="00380DEC" w:rsidRDefault="00380DEC" w:rsidP="00343472">
            <w:pPr>
              <w:pStyle w:val="SIBulletList2"/>
            </w:pPr>
            <w:r w:rsidRPr="00380DEC">
              <w:t>behaviour</w:t>
            </w:r>
            <w:r w:rsidR="00D26E08">
              <w:t>, body language</w:t>
            </w:r>
            <w:r w:rsidR="00AE0923">
              <w:t xml:space="preserve"> and </w:t>
            </w:r>
            <w:r w:rsidRPr="00380DEC">
              <w:t>vocal sounds</w:t>
            </w:r>
          </w:p>
          <w:p w14:paraId="4BF59BE2" w14:textId="79128C29" w:rsidR="00BF0DC2" w:rsidRDefault="00BF0DC2" w:rsidP="00BF0DC2">
            <w:pPr>
              <w:pStyle w:val="SIBulletList2"/>
            </w:pPr>
            <w:r w:rsidRPr="00BF0DC2">
              <w:t>loss of full control of bodily movements</w:t>
            </w:r>
            <w:r>
              <w:t xml:space="preserve"> </w:t>
            </w:r>
          </w:p>
          <w:p w14:paraId="2AC4CE87" w14:textId="29BC70C3" w:rsidR="00380DEC" w:rsidRPr="00380DEC" w:rsidRDefault="00380DEC" w:rsidP="00BF0DC2">
            <w:pPr>
              <w:pStyle w:val="SIBulletList2"/>
            </w:pPr>
            <w:r w:rsidRPr="00380DEC">
              <w:t>abnormal body, head or limb presentation</w:t>
            </w:r>
            <w:r w:rsidR="00AE0923">
              <w:t>, including fractures</w:t>
            </w:r>
          </w:p>
          <w:p w14:paraId="5B33D91F" w14:textId="7C32BC0D" w:rsidR="00380DEC" w:rsidRDefault="00794756" w:rsidP="00BF0DC2">
            <w:pPr>
              <w:pStyle w:val="SIBulletList2"/>
            </w:pPr>
            <w:r>
              <w:t>characteristics of</w:t>
            </w:r>
            <w:r w:rsidR="00380DEC" w:rsidRPr="00380DEC">
              <w:t xml:space="preserve"> discharge from any orifice</w:t>
            </w:r>
          </w:p>
          <w:p w14:paraId="314CFD70" w14:textId="60CF9257" w:rsidR="00AE0923" w:rsidRPr="00380DEC" w:rsidRDefault="00AE0923" w:rsidP="00BF0DC2">
            <w:pPr>
              <w:pStyle w:val="SIBulletList2"/>
            </w:pPr>
            <w:r>
              <w:t>hypothermia</w:t>
            </w:r>
            <w:r w:rsidR="007B19A7">
              <w:t xml:space="preserve"> or hyperthermia</w:t>
            </w:r>
          </w:p>
          <w:p w14:paraId="7691B343" w14:textId="4D661EB7" w:rsidR="00AC550D" w:rsidRDefault="000A34CC" w:rsidP="000A34CC">
            <w:pPr>
              <w:pStyle w:val="SIBulletList1"/>
            </w:pPr>
            <w:r w:rsidRPr="000A34CC">
              <w:t xml:space="preserve">safe </w:t>
            </w:r>
            <w:r>
              <w:t xml:space="preserve">manual and animal </w:t>
            </w:r>
            <w:r w:rsidRPr="000A34CC">
              <w:t>handling techniques</w:t>
            </w:r>
          </w:p>
          <w:p w14:paraId="00DBEF94" w14:textId="77777777" w:rsidR="00343472" w:rsidRDefault="00343472" w:rsidP="00EA759D">
            <w:pPr>
              <w:pStyle w:val="SIBulletList1"/>
            </w:pPr>
            <w:r>
              <w:t>types and purpose of personal protective equipment for safety and hygiene</w:t>
            </w:r>
          </w:p>
          <w:p w14:paraId="444AB883" w14:textId="2ABD0DE2" w:rsidR="000A34CC" w:rsidRPr="000A34CC" w:rsidRDefault="000A34CC" w:rsidP="00EA759D">
            <w:pPr>
              <w:pStyle w:val="SIBulletList1"/>
            </w:pPr>
            <w:r w:rsidRPr="000A34CC">
              <w:t>basic principles of animal incident management</w:t>
            </w:r>
            <w:r w:rsidR="00794756">
              <w:t xml:space="preserve"> and communication protocols</w:t>
            </w:r>
          </w:p>
          <w:p w14:paraId="0A655696" w14:textId="2660CCB6" w:rsidR="00AC550D" w:rsidRDefault="00AC550D" w:rsidP="00AC550D">
            <w:pPr>
              <w:pStyle w:val="SIBulletList1"/>
            </w:pPr>
            <w:r>
              <w:t>types of care to provide before veterinary support arrives to reduce anxiety or stimulation, including:</w:t>
            </w:r>
          </w:p>
          <w:p w14:paraId="529667B3" w14:textId="77777777" w:rsidR="00AC550D" w:rsidRDefault="00AC550D" w:rsidP="00AC550D">
            <w:pPr>
              <w:pStyle w:val="SIBulletList2"/>
            </w:pPr>
            <w:r>
              <w:t>confinement</w:t>
            </w:r>
          </w:p>
          <w:p w14:paraId="15BA82E9" w14:textId="3D904E07" w:rsidR="00AC550D" w:rsidRDefault="00AC550D" w:rsidP="008F7C99">
            <w:pPr>
              <w:pStyle w:val="SIBulletList2"/>
            </w:pPr>
            <w:r w:rsidRPr="00AC550D">
              <w:t>water</w:t>
            </w:r>
            <w:r>
              <w:t xml:space="preserve"> and feed </w:t>
            </w:r>
          </w:p>
          <w:p w14:paraId="48DDC0B3" w14:textId="640E3291" w:rsidR="00AC550D" w:rsidRDefault="00AC550D" w:rsidP="00AC550D">
            <w:pPr>
              <w:pStyle w:val="SIBulletList2"/>
            </w:pPr>
            <w:r>
              <w:t xml:space="preserve">noise protection </w:t>
            </w:r>
          </w:p>
          <w:p w14:paraId="7CD4D494" w14:textId="7E367841" w:rsidR="00AC550D" w:rsidRDefault="00AC550D" w:rsidP="00AC550D">
            <w:pPr>
              <w:pStyle w:val="SIBulletList2"/>
            </w:pPr>
            <w:r>
              <w:t>twitching technique</w:t>
            </w:r>
          </w:p>
          <w:p w14:paraId="62F0A785" w14:textId="45578031" w:rsidR="00AC550D" w:rsidRDefault="00AC550D" w:rsidP="00AC550D">
            <w:pPr>
              <w:pStyle w:val="SIBulletList2"/>
            </w:pPr>
            <w:r>
              <w:t>blindfold</w:t>
            </w:r>
          </w:p>
          <w:p w14:paraId="7E2EF575" w14:textId="77777777" w:rsidR="00AC550D" w:rsidRDefault="00AC550D" w:rsidP="00AC550D">
            <w:pPr>
              <w:pStyle w:val="SIBulletList2"/>
            </w:pPr>
            <w:r>
              <w:t>companion animal</w:t>
            </w:r>
          </w:p>
          <w:p w14:paraId="4E970CAC" w14:textId="04DE65B6" w:rsidR="00AC550D" w:rsidRDefault="00AC550D" w:rsidP="00AC550D">
            <w:pPr>
              <w:pStyle w:val="SIBulletList2"/>
            </w:pPr>
            <w:r>
              <w:t xml:space="preserve">owner </w:t>
            </w:r>
          </w:p>
          <w:p w14:paraId="5BE3B615" w14:textId="35CAB0AE" w:rsidR="000A34CC" w:rsidRPr="000A34CC" w:rsidRDefault="000A34CC" w:rsidP="000A34CC">
            <w:pPr>
              <w:pStyle w:val="SIBulletList1"/>
              <w:rPr>
                <w:rFonts w:eastAsia="Calibri"/>
              </w:rPr>
            </w:pPr>
            <w:r w:rsidRPr="000A34CC">
              <w:t>ways to restrain or control an animal</w:t>
            </w:r>
            <w:r w:rsidR="00281729">
              <w:t>,</w:t>
            </w:r>
            <w:r w:rsidRPr="000A34CC">
              <w:t xml:space="preserve"> including</w:t>
            </w:r>
            <w:r w:rsidR="00804E4D">
              <w:t xml:space="preserve"> natural,</w:t>
            </w:r>
            <w:r w:rsidRPr="000A34CC">
              <w:t xml:space="preserve"> physical and chemical controls</w:t>
            </w:r>
          </w:p>
          <w:p w14:paraId="60D27FC9" w14:textId="77777777" w:rsidR="00BF0DC2" w:rsidRDefault="00BF0DC2" w:rsidP="000A34CC">
            <w:pPr>
              <w:pStyle w:val="SIBulletList1"/>
            </w:pPr>
            <w:r>
              <w:t>biosecurity risks at animal incident scenes, including:</w:t>
            </w:r>
          </w:p>
          <w:p w14:paraId="0453F142" w14:textId="31CA554B" w:rsidR="00573FDA" w:rsidRPr="00573FDA" w:rsidRDefault="00573FDA" w:rsidP="00573FDA">
            <w:pPr>
              <w:pStyle w:val="SIBulletList2"/>
            </w:pPr>
            <w:r>
              <w:t>zoonotic disease</w:t>
            </w:r>
            <w:r w:rsidR="00794756">
              <w:t xml:space="preserve"> risk</w:t>
            </w:r>
            <w:r>
              <w:t xml:space="preserve"> </w:t>
            </w:r>
            <w:r w:rsidR="007B19A7">
              <w:t xml:space="preserve">resulting </w:t>
            </w:r>
            <w:r>
              <w:t xml:space="preserve">from </w:t>
            </w:r>
            <w:r w:rsidRPr="00573FDA">
              <w:t xml:space="preserve">bites, scratches and contact with body fluids </w:t>
            </w:r>
          </w:p>
          <w:p w14:paraId="235B1E76" w14:textId="702D051D" w:rsidR="00573FDA" w:rsidRPr="00573FDA" w:rsidRDefault="00573FDA" w:rsidP="00573FDA">
            <w:pPr>
              <w:pStyle w:val="SIBulletList2"/>
            </w:pPr>
            <w:r w:rsidRPr="00573FDA">
              <w:t>injuries from sharps/syringes</w:t>
            </w:r>
          </w:p>
          <w:p w14:paraId="67219A2F" w14:textId="1DCF4A70" w:rsidR="00BF0DC2" w:rsidRPr="00BF0DC2" w:rsidRDefault="00BF0DC2" w:rsidP="00EA759D">
            <w:pPr>
              <w:pStyle w:val="SIBulletList1"/>
            </w:pPr>
            <w:r>
              <w:t xml:space="preserve">overview of </w:t>
            </w:r>
            <w:r w:rsidRPr="00BF0DC2">
              <w:t>administ</w:t>
            </w:r>
            <w:r>
              <w:t>ration of</w:t>
            </w:r>
            <w:r w:rsidRPr="00BF0DC2">
              <w:t xml:space="preserve"> sedation and anaesthesia </w:t>
            </w:r>
            <w:r>
              <w:t>used by veterinarians</w:t>
            </w:r>
          </w:p>
          <w:p w14:paraId="502BDC71" w14:textId="33D32D6C" w:rsidR="00BF0DC2" w:rsidRPr="00573FDA" w:rsidRDefault="00BF0DC2" w:rsidP="00343472">
            <w:pPr>
              <w:pStyle w:val="SIBulletList1"/>
              <w:rPr>
                <w:rFonts w:eastAsia="Calibri"/>
              </w:rPr>
            </w:pPr>
            <w:r w:rsidRPr="00573FDA">
              <w:rPr>
                <w:rFonts w:eastAsia="Calibri"/>
              </w:rPr>
              <w:t>overview of euthanasia methods, including</w:t>
            </w:r>
            <w:r w:rsidR="00573FDA" w:rsidRPr="00573FDA">
              <w:rPr>
                <w:rFonts w:eastAsia="Calibri"/>
              </w:rPr>
              <w:t xml:space="preserve"> </w:t>
            </w:r>
            <w:r w:rsidRPr="00573FDA">
              <w:rPr>
                <w:rFonts w:eastAsia="Calibri"/>
              </w:rPr>
              <w:t>chemical overdose of anaesthetic agent</w:t>
            </w:r>
            <w:r w:rsidR="00573FDA" w:rsidRPr="00573FDA">
              <w:rPr>
                <w:rFonts w:eastAsia="Calibri"/>
              </w:rPr>
              <w:t xml:space="preserve">, </w:t>
            </w:r>
            <w:r w:rsidRPr="00573FDA">
              <w:rPr>
                <w:rFonts w:eastAsia="Calibri"/>
              </w:rPr>
              <w:t>gunshot</w:t>
            </w:r>
            <w:r w:rsidR="00573FDA" w:rsidRPr="00573FDA">
              <w:rPr>
                <w:rFonts w:eastAsia="Calibri"/>
              </w:rPr>
              <w:t xml:space="preserve"> and </w:t>
            </w:r>
            <w:r w:rsidRPr="00573FDA">
              <w:rPr>
                <w:rFonts w:eastAsia="Calibri"/>
              </w:rPr>
              <w:t xml:space="preserve">penetrating captive bolt </w:t>
            </w:r>
          </w:p>
          <w:p w14:paraId="27EC08A9" w14:textId="2A606E8C" w:rsidR="00573FDA" w:rsidRPr="00573FDA" w:rsidRDefault="00573FDA" w:rsidP="00EA759D">
            <w:pPr>
              <w:pStyle w:val="SIBulletList1"/>
            </w:pPr>
            <w:r>
              <w:t>h</w:t>
            </w:r>
            <w:r w:rsidRPr="00573FDA">
              <w:t xml:space="preserve">andling deceased </w:t>
            </w:r>
            <w:r>
              <w:t xml:space="preserve">animals </w:t>
            </w:r>
            <w:r w:rsidRPr="00573FDA">
              <w:t xml:space="preserve">with dignity </w:t>
            </w:r>
          </w:p>
          <w:p w14:paraId="1B98D78D" w14:textId="58564683" w:rsidR="00966851" w:rsidRDefault="00BF0DC2" w:rsidP="00EA759D">
            <w:pPr>
              <w:pStyle w:val="SIBulletList1"/>
              <w:rPr>
                <w:rFonts w:eastAsia="Calibri"/>
              </w:rPr>
            </w:pPr>
            <w:r w:rsidRPr="00BF0DC2">
              <w:rPr>
                <w:rFonts w:eastAsia="Calibri"/>
              </w:rPr>
              <w:t>team debriefing after an incident</w:t>
            </w:r>
            <w:r w:rsidR="00343472" w:rsidRPr="00343472">
              <w:t>, including operational and critical incident stress</w:t>
            </w:r>
          </w:p>
          <w:p w14:paraId="6D44C4DF" w14:textId="0A2A2E16" w:rsidR="008B2E64" w:rsidRPr="00845A35" w:rsidRDefault="00966851">
            <w:pPr>
              <w:pStyle w:val="SIBulletList1"/>
              <w:rPr>
                <w:rFonts w:eastAsia="Calibri"/>
              </w:rPr>
            </w:pPr>
            <w:r w:rsidRPr="00966851">
              <w:rPr>
                <w:rFonts w:eastAsia="Calibri"/>
              </w:rPr>
              <w:t xml:space="preserve">procedures for record keeping and </w:t>
            </w:r>
            <w:r w:rsidRPr="00AC28C1">
              <w:rPr>
                <w:rFonts w:eastAsia="Calibri"/>
              </w:rPr>
              <w:t>identification</w:t>
            </w:r>
            <w:r w:rsidRPr="00966851">
              <w:rPr>
                <w:rFonts w:eastAsia="Calibri"/>
              </w:rPr>
              <w:t xml:space="preserve"> of animals</w:t>
            </w:r>
            <w:r w:rsidR="00281729">
              <w:rPr>
                <w:rFonts w:eastAsia="Calibri"/>
              </w:rPr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208025EF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8B993E5" w14:textId="77777777" w:rsidR="004F4BC0" w:rsidRPr="004F4BC0" w:rsidRDefault="004F4BC0" w:rsidP="00804E4D">
            <w:pPr>
              <w:pStyle w:val="SIBulletList1"/>
            </w:pPr>
            <w:r w:rsidRPr="004F4BC0">
              <w:t>physical conditions:</w:t>
            </w:r>
          </w:p>
          <w:p w14:paraId="4BB4C80C" w14:textId="75B919A9" w:rsidR="00804E4D" w:rsidRPr="00804E4D" w:rsidRDefault="00804E4D" w:rsidP="00EA759D">
            <w:pPr>
              <w:pStyle w:val="SIBulletList2"/>
            </w:pPr>
            <w:r w:rsidRPr="00804E4D">
              <w:t xml:space="preserve">skills must be demonstrated in a workplace setting or an environment that accurately represents workplace conditions or an incident scene </w:t>
            </w:r>
            <w:r w:rsidR="00281729" w:rsidRPr="00281729">
              <w:t>–</w:t>
            </w:r>
            <w:r w:rsidRPr="00804E4D">
              <w:t xml:space="preserve"> this includes the use of simulations and scenarios where assessment would be unsafe</w:t>
            </w:r>
            <w:r w:rsidR="00EB2910">
              <w:t>,</w:t>
            </w:r>
            <w:r w:rsidRPr="00804E4D">
              <w:t xml:space="preserve"> impractical</w:t>
            </w:r>
            <w:r w:rsidR="00EB2910">
              <w:t xml:space="preserve"> or unethical</w:t>
            </w:r>
          </w:p>
          <w:p w14:paraId="777EF97D" w14:textId="219FD220" w:rsidR="005F61A1" w:rsidRDefault="005F61A1" w:rsidP="00804E4D">
            <w:pPr>
              <w:pStyle w:val="SIBulletList1"/>
            </w:pPr>
            <w:r>
              <w:t>resources</w:t>
            </w:r>
            <w:r w:rsidR="00794756">
              <w:t>, equipment and materials</w:t>
            </w:r>
            <w:r>
              <w:t>:</w:t>
            </w:r>
          </w:p>
          <w:p w14:paraId="30A1974B" w14:textId="40BDF7AF" w:rsidR="00DD2E17" w:rsidRPr="00DD2E17" w:rsidRDefault="00794756" w:rsidP="00EA759D">
            <w:pPr>
              <w:pStyle w:val="SIBulletList2"/>
            </w:pPr>
            <w:r>
              <w:t>large animal mannequin/s</w:t>
            </w:r>
            <w:r w:rsidR="00804E4D">
              <w:t xml:space="preserve">, equipment and </w:t>
            </w:r>
            <w:r w:rsidR="00DD2E17" w:rsidRPr="00DD2E17">
              <w:t>incident scene scenarios to address the performance evidence requirements</w:t>
            </w:r>
          </w:p>
          <w:p w14:paraId="48684B8C" w14:textId="77777777" w:rsidR="00812610" w:rsidRPr="00812610" w:rsidRDefault="00812610" w:rsidP="00812610">
            <w:pPr>
              <w:pStyle w:val="SIBulletList1"/>
            </w:pPr>
            <w:r w:rsidRPr="00336B04">
              <w:lastRenderedPageBreak/>
              <w:t>relationships:</w:t>
            </w:r>
          </w:p>
          <w:p w14:paraId="6427200F" w14:textId="77777777" w:rsidR="00812610" w:rsidRPr="00812610" w:rsidRDefault="00812610" w:rsidP="00812610">
            <w:pPr>
              <w:pStyle w:val="SIBulletList2"/>
            </w:pPr>
            <w:r w:rsidRPr="00336B04">
              <w:t>team members.</w:t>
            </w:r>
          </w:p>
          <w:p w14:paraId="1BA5F302" w14:textId="77777777" w:rsidR="00812610" w:rsidRPr="004F4BC0" w:rsidRDefault="00812610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42B9B8CC" w:rsidR="00F1480E" w:rsidRPr="000754EC" w:rsidRDefault="00281729" w:rsidP="000754EC">
            <w:pPr>
              <w:pStyle w:val="SIText"/>
            </w:pPr>
            <w:r w:rsidRPr="00281729">
              <w:t xml:space="preserve">Companion Volumes, including Implementation Guides, are available at </w:t>
            </w:r>
            <w:proofErr w:type="spellStart"/>
            <w:r w:rsidRPr="00281729">
              <w:t>VETNet</w:t>
            </w:r>
            <w:proofErr w:type="spellEnd"/>
            <w:r w:rsidRPr="00281729">
              <w:t xml:space="preserve">: </w:t>
            </w:r>
            <w:hyperlink r:id="rId12" w:history="1">
              <w:r w:rsidRPr="00281729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EE559" w14:textId="77777777" w:rsidR="00475B02" w:rsidRDefault="00475B02" w:rsidP="00BF3F0A">
      <w:r>
        <w:separator/>
      </w:r>
    </w:p>
    <w:p w14:paraId="31917075" w14:textId="77777777" w:rsidR="00475B02" w:rsidRDefault="00475B02"/>
  </w:endnote>
  <w:endnote w:type="continuationSeparator" w:id="0">
    <w:p w14:paraId="51AA95FC" w14:textId="77777777" w:rsidR="00475B02" w:rsidRDefault="00475B02" w:rsidP="00BF3F0A">
      <w:r>
        <w:continuationSeparator/>
      </w:r>
    </w:p>
    <w:p w14:paraId="1848D4B8" w14:textId="77777777" w:rsidR="00475B02" w:rsidRDefault="00475B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11BB5537" w:rsidR="00343472" w:rsidRPr="000754EC" w:rsidRDefault="00343472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CC42B8">
          <w:rPr>
            <w:noProof/>
          </w:rPr>
          <w:t>4</w:t>
        </w:r>
        <w:r w:rsidRPr="000754EC">
          <w:fldChar w:fldCharType="end"/>
        </w:r>
      </w:p>
      <w:p w14:paraId="1F38AAB3" w14:textId="77777777" w:rsidR="00343472" w:rsidRDefault="00343472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343472" w:rsidRDefault="00343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52272" w14:textId="77777777" w:rsidR="00475B02" w:rsidRDefault="00475B02" w:rsidP="00BF3F0A">
      <w:r>
        <w:separator/>
      </w:r>
    </w:p>
    <w:p w14:paraId="183741EA" w14:textId="77777777" w:rsidR="00475B02" w:rsidRDefault="00475B02"/>
  </w:footnote>
  <w:footnote w:type="continuationSeparator" w:id="0">
    <w:p w14:paraId="5FDC849F" w14:textId="77777777" w:rsidR="00475B02" w:rsidRDefault="00475B02" w:rsidP="00BF3F0A">
      <w:r>
        <w:continuationSeparator/>
      </w:r>
    </w:p>
    <w:p w14:paraId="29D8BE00" w14:textId="77777777" w:rsidR="00475B02" w:rsidRDefault="00475B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7C314D45" w:rsidR="00343472" w:rsidRPr="006F5DE2" w:rsidRDefault="000C20DA" w:rsidP="006F5DE2">
    <w:r w:rsidRPr="006F5DE2">
      <w:t>ACM</w:t>
    </w:r>
    <w:r>
      <w:t>AIM305</w:t>
    </w:r>
    <w:r w:rsidRPr="006F5DE2">
      <w:t xml:space="preserve"> </w:t>
    </w:r>
    <w:r w:rsidR="00343472" w:rsidRPr="006F5DE2">
      <w:t xml:space="preserve">Carry out casualty and post-rescue </w:t>
    </w:r>
    <w:r>
      <w:t>management</w:t>
    </w:r>
    <w:r w:rsidRPr="006F5DE2">
      <w:t xml:space="preserve"> </w:t>
    </w:r>
    <w:r w:rsidR="00343472" w:rsidRPr="006F5DE2">
      <w:t>of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4DA0"/>
    <w:multiLevelType w:val="hybridMultilevel"/>
    <w:tmpl w:val="5D226A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157F6A99"/>
    <w:multiLevelType w:val="multilevel"/>
    <w:tmpl w:val="777EB7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01B4B"/>
    <w:multiLevelType w:val="multilevel"/>
    <w:tmpl w:val="6D18A8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22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21"/>
  </w:num>
  <w:num w:numId="10">
    <w:abstractNumId w:val="16"/>
  </w:num>
  <w:num w:numId="11">
    <w:abstractNumId w:val="20"/>
  </w:num>
  <w:num w:numId="12">
    <w:abstractNumId w:val="17"/>
  </w:num>
  <w:num w:numId="13">
    <w:abstractNumId w:val="24"/>
  </w:num>
  <w:num w:numId="14">
    <w:abstractNumId w:val="5"/>
  </w:num>
  <w:num w:numId="15">
    <w:abstractNumId w:val="6"/>
  </w:num>
  <w:num w:numId="16">
    <w:abstractNumId w:val="25"/>
  </w:num>
  <w:num w:numId="17">
    <w:abstractNumId w:val="23"/>
  </w:num>
  <w:num w:numId="18">
    <w:abstractNumId w:val="15"/>
  </w:num>
  <w:num w:numId="19">
    <w:abstractNumId w:val="9"/>
  </w:num>
  <w:num w:numId="20">
    <w:abstractNumId w:val="13"/>
  </w:num>
  <w:num w:numId="21">
    <w:abstractNumId w:val="12"/>
  </w:num>
  <w:num w:numId="22">
    <w:abstractNumId w:val="26"/>
  </w:num>
  <w:num w:numId="23">
    <w:abstractNumId w:val="14"/>
  </w:num>
  <w:num w:numId="24">
    <w:abstractNumId w:val="18"/>
  </w:num>
  <w:num w:numId="25">
    <w:abstractNumId w:val="2"/>
  </w:num>
  <w:num w:numId="26">
    <w:abstractNumId w:val="1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5A15"/>
    <w:rsid w:val="0001108F"/>
    <w:rsid w:val="000115E2"/>
    <w:rsid w:val="000126D0"/>
    <w:rsid w:val="0001296A"/>
    <w:rsid w:val="00015B0D"/>
    <w:rsid w:val="00016803"/>
    <w:rsid w:val="00020991"/>
    <w:rsid w:val="00023992"/>
    <w:rsid w:val="000255E4"/>
    <w:rsid w:val="000275AE"/>
    <w:rsid w:val="00034B7C"/>
    <w:rsid w:val="00041E59"/>
    <w:rsid w:val="00052A77"/>
    <w:rsid w:val="00064BFE"/>
    <w:rsid w:val="00070B3E"/>
    <w:rsid w:val="00071F95"/>
    <w:rsid w:val="000737BB"/>
    <w:rsid w:val="00074E47"/>
    <w:rsid w:val="000754EC"/>
    <w:rsid w:val="000801D5"/>
    <w:rsid w:val="0009093B"/>
    <w:rsid w:val="0009475D"/>
    <w:rsid w:val="000A34CC"/>
    <w:rsid w:val="000A5441"/>
    <w:rsid w:val="000C149A"/>
    <w:rsid w:val="000C20DA"/>
    <w:rsid w:val="000C224E"/>
    <w:rsid w:val="000C7B45"/>
    <w:rsid w:val="000E25E6"/>
    <w:rsid w:val="000E2C86"/>
    <w:rsid w:val="000F29F2"/>
    <w:rsid w:val="00101659"/>
    <w:rsid w:val="00105AEA"/>
    <w:rsid w:val="001078BF"/>
    <w:rsid w:val="00127AB0"/>
    <w:rsid w:val="00130795"/>
    <w:rsid w:val="00133957"/>
    <w:rsid w:val="001372F6"/>
    <w:rsid w:val="0013784F"/>
    <w:rsid w:val="00144385"/>
    <w:rsid w:val="00146EEC"/>
    <w:rsid w:val="00151D55"/>
    <w:rsid w:val="00151D93"/>
    <w:rsid w:val="00156EF3"/>
    <w:rsid w:val="0016093F"/>
    <w:rsid w:val="00160C82"/>
    <w:rsid w:val="001611EF"/>
    <w:rsid w:val="00176E4F"/>
    <w:rsid w:val="0018546B"/>
    <w:rsid w:val="00190B65"/>
    <w:rsid w:val="001A0D00"/>
    <w:rsid w:val="001A6A3E"/>
    <w:rsid w:val="001A7B6D"/>
    <w:rsid w:val="001B34D5"/>
    <w:rsid w:val="001B513A"/>
    <w:rsid w:val="001C0A75"/>
    <w:rsid w:val="001C1306"/>
    <w:rsid w:val="001C2529"/>
    <w:rsid w:val="001C4390"/>
    <w:rsid w:val="001D30EB"/>
    <w:rsid w:val="001D5C1B"/>
    <w:rsid w:val="001D7F5B"/>
    <w:rsid w:val="001E0849"/>
    <w:rsid w:val="001E16BC"/>
    <w:rsid w:val="001E16DF"/>
    <w:rsid w:val="001E3E52"/>
    <w:rsid w:val="001F2BA5"/>
    <w:rsid w:val="001F308D"/>
    <w:rsid w:val="001F713E"/>
    <w:rsid w:val="00201A7C"/>
    <w:rsid w:val="00202BB7"/>
    <w:rsid w:val="00207141"/>
    <w:rsid w:val="0021210E"/>
    <w:rsid w:val="0021414D"/>
    <w:rsid w:val="00223124"/>
    <w:rsid w:val="002259C8"/>
    <w:rsid w:val="00233143"/>
    <w:rsid w:val="00234444"/>
    <w:rsid w:val="00242293"/>
    <w:rsid w:val="00244EA7"/>
    <w:rsid w:val="00254034"/>
    <w:rsid w:val="00262FC3"/>
    <w:rsid w:val="0026394F"/>
    <w:rsid w:val="00267AF6"/>
    <w:rsid w:val="002732F7"/>
    <w:rsid w:val="00276DB8"/>
    <w:rsid w:val="00281729"/>
    <w:rsid w:val="00282664"/>
    <w:rsid w:val="00285FB8"/>
    <w:rsid w:val="00286BDB"/>
    <w:rsid w:val="002970C3"/>
    <w:rsid w:val="002A48F0"/>
    <w:rsid w:val="002A4CD3"/>
    <w:rsid w:val="002A6CC4"/>
    <w:rsid w:val="002C55E9"/>
    <w:rsid w:val="002D0C8B"/>
    <w:rsid w:val="002D330A"/>
    <w:rsid w:val="002D3CBA"/>
    <w:rsid w:val="002E170C"/>
    <w:rsid w:val="002E193E"/>
    <w:rsid w:val="002F4BEC"/>
    <w:rsid w:val="0030384C"/>
    <w:rsid w:val="00303D2F"/>
    <w:rsid w:val="00305EFF"/>
    <w:rsid w:val="0030663E"/>
    <w:rsid w:val="00310A6A"/>
    <w:rsid w:val="003144E6"/>
    <w:rsid w:val="00321E06"/>
    <w:rsid w:val="003245AB"/>
    <w:rsid w:val="00327DF1"/>
    <w:rsid w:val="00331338"/>
    <w:rsid w:val="00333B69"/>
    <w:rsid w:val="00335A5E"/>
    <w:rsid w:val="00337E82"/>
    <w:rsid w:val="00343472"/>
    <w:rsid w:val="003442F8"/>
    <w:rsid w:val="00344709"/>
    <w:rsid w:val="00346FDC"/>
    <w:rsid w:val="00350BB1"/>
    <w:rsid w:val="00352C83"/>
    <w:rsid w:val="00363717"/>
    <w:rsid w:val="00366805"/>
    <w:rsid w:val="00366A68"/>
    <w:rsid w:val="00366DBE"/>
    <w:rsid w:val="0037067D"/>
    <w:rsid w:val="00373436"/>
    <w:rsid w:val="00380DEC"/>
    <w:rsid w:val="0038735B"/>
    <w:rsid w:val="003916D1"/>
    <w:rsid w:val="00393FFC"/>
    <w:rsid w:val="003A21F0"/>
    <w:rsid w:val="003A277F"/>
    <w:rsid w:val="003A58BA"/>
    <w:rsid w:val="003A5AE7"/>
    <w:rsid w:val="003A5B5D"/>
    <w:rsid w:val="003A7221"/>
    <w:rsid w:val="003B3493"/>
    <w:rsid w:val="003C13AE"/>
    <w:rsid w:val="003C1DC3"/>
    <w:rsid w:val="003D125B"/>
    <w:rsid w:val="003D2E73"/>
    <w:rsid w:val="003E38C0"/>
    <w:rsid w:val="003E72AB"/>
    <w:rsid w:val="003E72B6"/>
    <w:rsid w:val="003E7BBE"/>
    <w:rsid w:val="003F4019"/>
    <w:rsid w:val="004127E3"/>
    <w:rsid w:val="00414A14"/>
    <w:rsid w:val="0043212E"/>
    <w:rsid w:val="00434366"/>
    <w:rsid w:val="00434ECE"/>
    <w:rsid w:val="004439D6"/>
    <w:rsid w:val="00444423"/>
    <w:rsid w:val="00447DBD"/>
    <w:rsid w:val="00452F3E"/>
    <w:rsid w:val="004640AE"/>
    <w:rsid w:val="004679E3"/>
    <w:rsid w:val="00475172"/>
    <w:rsid w:val="004758B0"/>
    <w:rsid w:val="00475B02"/>
    <w:rsid w:val="0047759D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4BE"/>
    <w:rsid w:val="005071AE"/>
    <w:rsid w:val="0051042A"/>
    <w:rsid w:val="00516F53"/>
    <w:rsid w:val="00520E9A"/>
    <w:rsid w:val="005248C1"/>
    <w:rsid w:val="00526134"/>
    <w:rsid w:val="005309BE"/>
    <w:rsid w:val="005405B2"/>
    <w:rsid w:val="005427C8"/>
    <w:rsid w:val="005446D1"/>
    <w:rsid w:val="00555AD5"/>
    <w:rsid w:val="00556C4C"/>
    <w:rsid w:val="00557369"/>
    <w:rsid w:val="00564ADD"/>
    <w:rsid w:val="005679F0"/>
    <w:rsid w:val="005708EB"/>
    <w:rsid w:val="00573FDA"/>
    <w:rsid w:val="00575BC6"/>
    <w:rsid w:val="00583902"/>
    <w:rsid w:val="00586979"/>
    <w:rsid w:val="005A1D70"/>
    <w:rsid w:val="005A3AA5"/>
    <w:rsid w:val="005A6C9C"/>
    <w:rsid w:val="005A74DC"/>
    <w:rsid w:val="005B2096"/>
    <w:rsid w:val="005B321D"/>
    <w:rsid w:val="005B5146"/>
    <w:rsid w:val="005C1958"/>
    <w:rsid w:val="005D1AFD"/>
    <w:rsid w:val="005E51E6"/>
    <w:rsid w:val="005F027A"/>
    <w:rsid w:val="005F33CC"/>
    <w:rsid w:val="005F61A1"/>
    <w:rsid w:val="005F771F"/>
    <w:rsid w:val="00600B57"/>
    <w:rsid w:val="00603F82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52E62"/>
    <w:rsid w:val="00652F4E"/>
    <w:rsid w:val="006735EE"/>
    <w:rsid w:val="00675FF7"/>
    <w:rsid w:val="00686A49"/>
    <w:rsid w:val="00687B62"/>
    <w:rsid w:val="00690C44"/>
    <w:rsid w:val="006969D9"/>
    <w:rsid w:val="006A2B68"/>
    <w:rsid w:val="006C2F32"/>
    <w:rsid w:val="006C3A96"/>
    <w:rsid w:val="006D288B"/>
    <w:rsid w:val="006D38C3"/>
    <w:rsid w:val="006D3BCC"/>
    <w:rsid w:val="006D4448"/>
    <w:rsid w:val="006D6DFD"/>
    <w:rsid w:val="006E2C4D"/>
    <w:rsid w:val="006E42FE"/>
    <w:rsid w:val="006F0D02"/>
    <w:rsid w:val="006F10FE"/>
    <w:rsid w:val="006F3622"/>
    <w:rsid w:val="006F5DE2"/>
    <w:rsid w:val="007048CC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1C1"/>
    <w:rsid w:val="00771B60"/>
    <w:rsid w:val="00781D77"/>
    <w:rsid w:val="00783549"/>
    <w:rsid w:val="007860B7"/>
    <w:rsid w:val="00786DC8"/>
    <w:rsid w:val="007909C4"/>
    <w:rsid w:val="00791489"/>
    <w:rsid w:val="00794756"/>
    <w:rsid w:val="007A300D"/>
    <w:rsid w:val="007B19A7"/>
    <w:rsid w:val="007C15D9"/>
    <w:rsid w:val="007D48FF"/>
    <w:rsid w:val="007D5A78"/>
    <w:rsid w:val="007E0928"/>
    <w:rsid w:val="007E3BD1"/>
    <w:rsid w:val="007E756F"/>
    <w:rsid w:val="007F1563"/>
    <w:rsid w:val="007F1EB2"/>
    <w:rsid w:val="007F44DB"/>
    <w:rsid w:val="007F5A8B"/>
    <w:rsid w:val="00804E4D"/>
    <w:rsid w:val="00812610"/>
    <w:rsid w:val="00817D51"/>
    <w:rsid w:val="00823530"/>
    <w:rsid w:val="00823FF4"/>
    <w:rsid w:val="00830267"/>
    <w:rsid w:val="0083040E"/>
    <w:rsid w:val="008306E7"/>
    <w:rsid w:val="008322BE"/>
    <w:rsid w:val="00834BC8"/>
    <w:rsid w:val="00834F8E"/>
    <w:rsid w:val="00837FD6"/>
    <w:rsid w:val="00842198"/>
    <w:rsid w:val="00845A35"/>
    <w:rsid w:val="008461ED"/>
    <w:rsid w:val="00847B60"/>
    <w:rsid w:val="00850243"/>
    <w:rsid w:val="00851BE5"/>
    <w:rsid w:val="008545EB"/>
    <w:rsid w:val="00865011"/>
    <w:rsid w:val="00866E99"/>
    <w:rsid w:val="008671FB"/>
    <w:rsid w:val="00867397"/>
    <w:rsid w:val="00870588"/>
    <w:rsid w:val="0088127B"/>
    <w:rsid w:val="00886790"/>
    <w:rsid w:val="008908DE"/>
    <w:rsid w:val="00895D11"/>
    <w:rsid w:val="008A12ED"/>
    <w:rsid w:val="008A39D3"/>
    <w:rsid w:val="008B2C77"/>
    <w:rsid w:val="008B2E64"/>
    <w:rsid w:val="008B4AD2"/>
    <w:rsid w:val="008B7138"/>
    <w:rsid w:val="008D12BC"/>
    <w:rsid w:val="008D3089"/>
    <w:rsid w:val="008D737C"/>
    <w:rsid w:val="008D7BD9"/>
    <w:rsid w:val="008E14D2"/>
    <w:rsid w:val="008E260C"/>
    <w:rsid w:val="008E39BE"/>
    <w:rsid w:val="008E62EC"/>
    <w:rsid w:val="008F32F6"/>
    <w:rsid w:val="008F7C99"/>
    <w:rsid w:val="0090741F"/>
    <w:rsid w:val="009163A0"/>
    <w:rsid w:val="00916CD7"/>
    <w:rsid w:val="00920927"/>
    <w:rsid w:val="00921B38"/>
    <w:rsid w:val="00923720"/>
    <w:rsid w:val="009278C9"/>
    <w:rsid w:val="00932CD7"/>
    <w:rsid w:val="00944C09"/>
    <w:rsid w:val="00951D97"/>
    <w:rsid w:val="009527CB"/>
    <w:rsid w:val="00953835"/>
    <w:rsid w:val="0096091E"/>
    <w:rsid w:val="00960F6C"/>
    <w:rsid w:val="00966851"/>
    <w:rsid w:val="00970747"/>
    <w:rsid w:val="00997BFC"/>
    <w:rsid w:val="009A5900"/>
    <w:rsid w:val="009A6E6C"/>
    <w:rsid w:val="009A6F3F"/>
    <w:rsid w:val="009B331A"/>
    <w:rsid w:val="009B4560"/>
    <w:rsid w:val="009B5604"/>
    <w:rsid w:val="009C2650"/>
    <w:rsid w:val="009C2C76"/>
    <w:rsid w:val="009C4BB7"/>
    <w:rsid w:val="009D15E2"/>
    <w:rsid w:val="009D15FE"/>
    <w:rsid w:val="009D5D2C"/>
    <w:rsid w:val="009D739E"/>
    <w:rsid w:val="009F0DCC"/>
    <w:rsid w:val="009F11CA"/>
    <w:rsid w:val="009F1348"/>
    <w:rsid w:val="009F4E55"/>
    <w:rsid w:val="009F573B"/>
    <w:rsid w:val="00A05F47"/>
    <w:rsid w:val="00A0695B"/>
    <w:rsid w:val="00A13052"/>
    <w:rsid w:val="00A2130F"/>
    <w:rsid w:val="00A216A8"/>
    <w:rsid w:val="00A223A6"/>
    <w:rsid w:val="00A3639E"/>
    <w:rsid w:val="00A5092E"/>
    <w:rsid w:val="00A535F3"/>
    <w:rsid w:val="00A554D6"/>
    <w:rsid w:val="00A56E14"/>
    <w:rsid w:val="00A64042"/>
    <w:rsid w:val="00A6476B"/>
    <w:rsid w:val="00A70B19"/>
    <w:rsid w:val="00A72056"/>
    <w:rsid w:val="00A76C6C"/>
    <w:rsid w:val="00A8478F"/>
    <w:rsid w:val="00A851F3"/>
    <w:rsid w:val="00A863A5"/>
    <w:rsid w:val="00A87356"/>
    <w:rsid w:val="00A92DD1"/>
    <w:rsid w:val="00AA5338"/>
    <w:rsid w:val="00AB1B8E"/>
    <w:rsid w:val="00AC0696"/>
    <w:rsid w:val="00AC28C1"/>
    <w:rsid w:val="00AC4C98"/>
    <w:rsid w:val="00AC550D"/>
    <w:rsid w:val="00AC5F6B"/>
    <w:rsid w:val="00AD3896"/>
    <w:rsid w:val="00AD5343"/>
    <w:rsid w:val="00AD5B47"/>
    <w:rsid w:val="00AE0923"/>
    <w:rsid w:val="00AE1ED9"/>
    <w:rsid w:val="00AE32CB"/>
    <w:rsid w:val="00AF3957"/>
    <w:rsid w:val="00B049C4"/>
    <w:rsid w:val="00B0712C"/>
    <w:rsid w:val="00B12013"/>
    <w:rsid w:val="00B21BA9"/>
    <w:rsid w:val="00B22C67"/>
    <w:rsid w:val="00B3423B"/>
    <w:rsid w:val="00B3508F"/>
    <w:rsid w:val="00B443EE"/>
    <w:rsid w:val="00B560C8"/>
    <w:rsid w:val="00B61150"/>
    <w:rsid w:val="00B65BC7"/>
    <w:rsid w:val="00B66E5C"/>
    <w:rsid w:val="00B746B9"/>
    <w:rsid w:val="00B747F1"/>
    <w:rsid w:val="00B848D4"/>
    <w:rsid w:val="00B865B7"/>
    <w:rsid w:val="00B86EDD"/>
    <w:rsid w:val="00BA03CE"/>
    <w:rsid w:val="00BA1CB1"/>
    <w:rsid w:val="00BA4178"/>
    <w:rsid w:val="00BA482D"/>
    <w:rsid w:val="00BB1755"/>
    <w:rsid w:val="00BB23F4"/>
    <w:rsid w:val="00BB679D"/>
    <w:rsid w:val="00BC5075"/>
    <w:rsid w:val="00BC5419"/>
    <w:rsid w:val="00BD3B0F"/>
    <w:rsid w:val="00BD7339"/>
    <w:rsid w:val="00BE3142"/>
    <w:rsid w:val="00BF0C52"/>
    <w:rsid w:val="00BF0DC2"/>
    <w:rsid w:val="00BF1D4C"/>
    <w:rsid w:val="00BF3F0A"/>
    <w:rsid w:val="00BF53AD"/>
    <w:rsid w:val="00C143C3"/>
    <w:rsid w:val="00C15F70"/>
    <w:rsid w:val="00C1739B"/>
    <w:rsid w:val="00C21ADE"/>
    <w:rsid w:val="00C22237"/>
    <w:rsid w:val="00C24E81"/>
    <w:rsid w:val="00C26067"/>
    <w:rsid w:val="00C2661F"/>
    <w:rsid w:val="00C30A29"/>
    <w:rsid w:val="00C317DC"/>
    <w:rsid w:val="00C33A59"/>
    <w:rsid w:val="00C42DC0"/>
    <w:rsid w:val="00C578E9"/>
    <w:rsid w:val="00C63683"/>
    <w:rsid w:val="00C70626"/>
    <w:rsid w:val="00C72860"/>
    <w:rsid w:val="00C73582"/>
    <w:rsid w:val="00C73B90"/>
    <w:rsid w:val="00C742EC"/>
    <w:rsid w:val="00C76843"/>
    <w:rsid w:val="00C871B5"/>
    <w:rsid w:val="00C923C6"/>
    <w:rsid w:val="00C96AF3"/>
    <w:rsid w:val="00C97CCC"/>
    <w:rsid w:val="00CA0274"/>
    <w:rsid w:val="00CB746F"/>
    <w:rsid w:val="00CC0DD6"/>
    <w:rsid w:val="00CC2D20"/>
    <w:rsid w:val="00CC42B8"/>
    <w:rsid w:val="00CC451E"/>
    <w:rsid w:val="00CC611F"/>
    <w:rsid w:val="00CD2224"/>
    <w:rsid w:val="00CD4E9D"/>
    <w:rsid w:val="00CD4F4D"/>
    <w:rsid w:val="00CE6505"/>
    <w:rsid w:val="00CE7D19"/>
    <w:rsid w:val="00CF0CF5"/>
    <w:rsid w:val="00CF2B3E"/>
    <w:rsid w:val="00CF795F"/>
    <w:rsid w:val="00D0201F"/>
    <w:rsid w:val="00D03685"/>
    <w:rsid w:val="00D05C46"/>
    <w:rsid w:val="00D07D4E"/>
    <w:rsid w:val="00D115AA"/>
    <w:rsid w:val="00D145BE"/>
    <w:rsid w:val="00D2035A"/>
    <w:rsid w:val="00D20C57"/>
    <w:rsid w:val="00D248B0"/>
    <w:rsid w:val="00D24A2E"/>
    <w:rsid w:val="00D25D16"/>
    <w:rsid w:val="00D26E08"/>
    <w:rsid w:val="00D27CE8"/>
    <w:rsid w:val="00D32124"/>
    <w:rsid w:val="00D346E6"/>
    <w:rsid w:val="00D54C76"/>
    <w:rsid w:val="00D646FD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A6047"/>
    <w:rsid w:val="00DC1D69"/>
    <w:rsid w:val="00DC3F75"/>
    <w:rsid w:val="00DC5A3A"/>
    <w:rsid w:val="00DD0726"/>
    <w:rsid w:val="00DD2E17"/>
    <w:rsid w:val="00DD6740"/>
    <w:rsid w:val="00E03CDF"/>
    <w:rsid w:val="00E1690F"/>
    <w:rsid w:val="00E204E2"/>
    <w:rsid w:val="00E222CA"/>
    <w:rsid w:val="00E238E6"/>
    <w:rsid w:val="00E35064"/>
    <w:rsid w:val="00E3681D"/>
    <w:rsid w:val="00E40225"/>
    <w:rsid w:val="00E47B30"/>
    <w:rsid w:val="00E501F0"/>
    <w:rsid w:val="00E6166D"/>
    <w:rsid w:val="00E635A5"/>
    <w:rsid w:val="00E665FB"/>
    <w:rsid w:val="00E918B8"/>
    <w:rsid w:val="00E91BFF"/>
    <w:rsid w:val="00E92933"/>
    <w:rsid w:val="00E94FAD"/>
    <w:rsid w:val="00E97725"/>
    <w:rsid w:val="00EA0523"/>
    <w:rsid w:val="00EA759D"/>
    <w:rsid w:val="00EB0AA4"/>
    <w:rsid w:val="00EB27E5"/>
    <w:rsid w:val="00EB2910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21AF4"/>
    <w:rsid w:val="00F33FF2"/>
    <w:rsid w:val="00F353D5"/>
    <w:rsid w:val="00F438FC"/>
    <w:rsid w:val="00F5616F"/>
    <w:rsid w:val="00F56451"/>
    <w:rsid w:val="00F56827"/>
    <w:rsid w:val="00F5786D"/>
    <w:rsid w:val="00F62866"/>
    <w:rsid w:val="00F62EFE"/>
    <w:rsid w:val="00F65EF0"/>
    <w:rsid w:val="00F71651"/>
    <w:rsid w:val="00F76191"/>
    <w:rsid w:val="00F76CC6"/>
    <w:rsid w:val="00F82FC3"/>
    <w:rsid w:val="00F83D7C"/>
    <w:rsid w:val="00FB232E"/>
    <w:rsid w:val="00FC2D8F"/>
    <w:rsid w:val="00FC5263"/>
    <w:rsid w:val="00FC6808"/>
    <w:rsid w:val="00FC7AA5"/>
    <w:rsid w:val="00FD404F"/>
    <w:rsid w:val="00FD557D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08C508-CFF2-48E1-9FED-EDFED06D1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4.xml><?xml version="1.0" encoding="utf-8"?>
<ds:datastoreItem xmlns:ds="http://schemas.openxmlformats.org/officeDocument/2006/customXml" ds:itemID="{00DA7B0C-21DA-4AE8-9ACD-54FB91A02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32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13</cp:revision>
  <cp:lastPrinted>2016-05-27T05:21:00Z</cp:lastPrinted>
  <dcterms:created xsi:type="dcterms:W3CDTF">2019-04-17T04:14:00Z</dcterms:created>
  <dcterms:modified xsi:type="dcterms:W3CDTF">2019-06-26T23:11:00Z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1700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5120">
    <vt:lpwstr>964</vt:lpwstr>
  </property>
  <property fmtid="{D5CDD505-2E9C-101B-9397-08002B2CF9AE}" pid="25" name="AuthorIds_UIVersion_6144">
    <vt:lpwstr>964</vt:lpwstr>
  </property>
</Properties>
</file>